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26145" w14:textId="77777777" w:rsidR="00E71BE2" w:rsidRDefault="00E71BE2" w:rsidP="00E71BE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KETERICH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41CA7B05" w14:textId="77777777" w:rsidR="00E71BE2" w:rsidRDefault="00E71BE2" w:rsidP="00E71B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Bower.</w:t>
      </w:r>
    </w:p>
    <w:p w14:paraId="0FDE3853" w14:textId="77777777" w:rsidR="00E71BE2" w:rsidRDefault="00E71BE2" w:rsidP="00E71BE2">
      <w:pPr>
        <w:pStyle w:val="NoSpacing"/>
        <w:rPr>
          <w:rFonts w:cs="Times New Roman"/>
          <w:szCs w:val="24"/>
        </w:rPr>
      </w:pPr>
    </w:p>
    <w:p w14:paraId="5B2382E5" w14:textId="77777777" w:rsidR="00E71BE2" w:rsidRDefault="00E71BE2" w:rsidP="00E71BE2">
      <w:pPr>
        <w:pStyle w:val="NoSpacing"/>
        <w:rPr>
          <w:rFonts w:cs="Times New Roman"/>
          <w:szCs w:val="24"/>
        </w:rPr>
      </w:pPr>
    </w:p>
    <w:p w14:paraId="7C61749D" w14:textId="77777777" w:rsidR="00E71BE2" w:rsidRDefault="00E71BE2" w:rsidP="00E71B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Dec.1484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East Grinstead,</w:t>
      </w:r>
    </w:p>
    <w:p w14:paraId="41C39AAE" w14:textId="77777777" w:rsidR="00E71BE2" w:rsidRDefault="00E71BE2" w:rsidP="00E71B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Sussex, into landholdings of Ralph Neville, 2</w:t>
      </w:r>
      <w:r w:rsidRPr="003A2E80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0811D191" w14:textId="77777777" w:rsidR="00E71BE2" w:rsidRDefault="00E71BE2" w:rsidP="00E71BE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EA15EAD" w14:textId="77777777" w:rsidR="00E71BE2" w:rsidRDefault="00E71BE2" w:rsidP="00E71BE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p.106)</w:t>
      </w:r>
    </w:p>
    <w:p w14:paraId="7FB9D2C2" w14:textId="77777777" w:rsidR="00E71BE2" w:rsidRDefault="00E71BE2" w:rsidP="00E71BE2">
      <w:pPr>
        <w:pStyle w:val="NoSpacing"/>
        <w:rPr>
          <w:rFonts w:eastAsia="Times New Roman" w:cs="Times New Roman"/>
          <w:szCs w:val="24"/>
        </w:rPr>
      </w:pPr>
    </w:p>
    <w:p w14:paraId="16D75A5C" w14:textId="77777777" w:rsidR="00E71BE2" w:rsidRDefault="00E71BE2" w:rsidP="00E71BE2">
      <w:pPr>
        <w:pStyle w:val="NoSpacing"/>
        <w:rPr>
          <w:rFonts w:eastAsia="Times New Roman" w:cs="Times New Roman"/>
          <w:szCs w:val="24"/>
        </w:rPr>
      </w:pPr>
    </w:p>
    <w:p w14:paraId="5EB234E4" w14:textId="77777777" w:rsidR="00E71BE2" w:rsidRDefault="00E71BE2" w:rsidP="00E71BE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August 2023</w:t>
      </w:r>
    </w:p>
    <w:p w14:paraId="60D292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1685C" w14:textId="77777777" w:rsidR="00E71BE2" w:rsidRDefault="00E71BE2" w:rsidP="009139A6">
      <w:r>
        <w:separator/>
      </w:r>
    </w:p>
  </w:endnote>
  <w:endnote w:type="continuationSeparator" w:id="0">
    <w:p w14:paraId="622C78AF" w14:textId="77777777" w:rsidR="00E71BE2" w:rsidRDefault="00E71B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DCF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9C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ABA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2330B" w14:textId="77777777" w:rsidR="00E71BE2" w:rsidRDefault="00E71BE2" w:rsidP="009139A6">
      <w:r>
        <w:separator/>
      </w:r>
    </w:p>
  </w:footnote>
  <w:footnote w:type="continuationSeparator" w:id="0">
    <w:p w14:paraId="4088A683" w14:textId="77777777" w:rsidR="00E71BE2" w:rsidRDefault="00E71B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34F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2A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FF5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B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1BE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9B6F7"/>
  <w15:chartTrackingRefBased/>
  <w15:docId w15:val="{58FA207F-B032-4476-B0E6-4AF1B0CF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2023-08-05T20:35:00Z</dcterms:created>
  <dcterms:modified xsi:type="dcterms:W3CDTF">2023-08-05T20:36:00Z</dcterms:modified>
</cp:coreProperties>
</file>